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E7C71" w14:textId="6738E948" w:rsidR="00BA00AB" w:rsidRDefault="00D64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ULXBY</w:t>
      </w:r>
      <w:r>
        <w:rPr>
          <w:rFonts w:ascii="Times New Roman" w:hAnsi="Times New Roman" w:cs="Times New Roman"/>
          <w:sz w:val="24"/>
          <w:szCs w:val="24"/>
        </w:rPr>
        <w:t xml:space="preserve">       (fl.1465-6)</w:t>
      </w:r>
    </w:p>
    <w:p w14:paraId="0D5A659F" w14:textId="7B5DF624" w:rsidR="00D64952" w:rsidRDefault="00D64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5EB8CF1E" w14:textId="72EE9E77" w:rsidR="00D64952" w:rsidRDefault="00D64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24300" w14:textId="541135EF" w:rsidR="00D64952" w:rsidRDefault="00D64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E7949F" w14:textId="75461C9B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Thomas Ulxby(q.v.).</w:t>
      </w:r>
    </w:p>
    <w:p w14:paraId="12D039F2" w14:textId="77777777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7D4A2C8" w14:textId="594BAD4A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p.225)</w:t>
      </w:r>
    </w:p>
    <w:p w14:paraId="4743C873" w14:textId="0E6DB215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57BFD" w14:textId="678260C4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72077" w14:textId="111D9982" w:rsidR="00D64952" w:rsidRDefault="00D64952" w:rsidP="00D64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hAnsi="Times New Roman" w:cs="Times New Roman"/>
          <w:sz w:val="24"/>
          <w:szCs w:val="24"/>
        </w:rPr>
        <w:tab/>
        <w:t>He appears in the Burgess’ Rolls.  (ibid.)</w:t>
      </w:r>
    </w:p>
    <w:p w14:paraId="3375BC75" w14:textId="77777777" w:rsidR="00D64952" w:rsidRDefault="00D64952" w:rsidP="00D649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CB9A43" w14:textId="77777777" w:rsidR="00D64952" w:rsidRDefault="00D64952" w:rsidP="00D649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E9DA4E" w14:textId="77777777" w:rsidR="00D64952" w:rsidRPr="001A742D" w:rsidRDefault="00D64952" w:rsidP="00D649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1ABC5A79" w14:textId="77777777" w:rsidR="00D64952" w:rsidRPr="00D64952" w:rsidRDefault="00D64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64952" w:rsidRPr="00D649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E54E" w14:textId="77777777" w:rsidR="00D64952" w:rsidRDefault="00D64952" w:rsidP="009139A6">
      <w:r>
        <w:separator/>
      </w:r>
    </w:p>
  </w:endnote>
  <w:endnote w:type="continuationSeparator" w:id="0">
    <w:p w14:paraId="79A4DD2A" w14:textId="77777777" w:rsidR="00D64952" w:rsidRDefault="00D649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62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07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D11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8DA0F" w14:textId="77777777" w:rsidR="00D64952" w:rsidRDefault="00D64952" w:rsidP="009139A6">
      <w:r>
        <w:separator/>
      </w:r>
    </w:p>
  </w:footnote>
  <w:footnote w:type="continuationSeparator" w:id="0">
    <w:p w14:paraId="2AF69259" w14:textId="77777777" w:rsidR="00D64952" w:rsidRDefault="00D649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6F7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6F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51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495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01780"/>
  <w15:chartTrackingRefBased/>
  <w15:docId w15:val="{9D6377F1-8AE7-4380-B4DB-E823554E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2022-01-06T19:05:00Z</dcterms:created>
  <dcterms:modified xsi:type="dcterms:W3CDTF">2022-01-06T19:08:00Z</dcterms:modified>
</cp:coreProperties>
</file>